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33DE9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BATES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70AD2D0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Halifax, West Riding of Yorkshire. Tailor.</w:t>
      </w:r>
    </w:p>
    <w:p w14:paraId="65462DC2" w14:textId="77777777" w:rsidR="00C17001" w:rsidRDefault="00C17001" w:rsidP="00C17001">
      <w:pPr>
        <w:rPr>
          <w:rFonts w:ascii="Times New Roman" w:hAnsi="Times New Roman" w:cs="Times New Roman"/>
        </w:rPr>
      </w:pPr>
    </w:p>
    <w:p w14:paraId="50564E28" w14:textId="77777777" w:rsidR="00C17001" w:rsidRDefault="00C17001" w:rsidP="00C17001">
      <w:pPr>
        <w:rPr>
          <w:rFonts w:ascii="Times New Roman" w:hAnsi="Times New Roman" w:cs="Times New Roman"/>
        </w:rPr>
      </w:pPr>
    </w:p>
    <w:p w14:paraId="1A0136D7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Meryng</w:t>
      </w:r>
      <w:proofErr w:type="spellEnd"/>
      <w:r>
        <w:rPr>
          <w:rFonts w:ascii="Times New Roman" w:hAnsi="Times New Roman" w:cs="Times New Roman"/>
        </w:rPr>
        <w:t xml:space="preserve"> of Tong(q.v.) brought a plaint of debt against him,</w:t>
      </w:r>
    </w:p>
    <w:p w14:paraId="3BA19592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More of Halifax(q.v.)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Robert Bates of Halifax,</w:t>
      </w:r>
    </w:p>
    <w:p w14:paraId="40F3D61C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yeoman(q.v.), as the executor of Thomas Bates of Halifax, tailor(q.v.).</w:t>
      </w:r>
    </w:p>
    <w:p w14:paraId="6569C25E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55273F4" w14:textId="77777777" w:rsidR="00C17001" w:rsidRDefault="00C17001" w:rsidP="00C17001">
      <w:pPr>
        <w:rPr>
          <w:rFonts w:ascii="Times New Roman" w:hAnsi="Times New Roman" w:cs="Times New Roman"/>
        </w:rPr>
      </w:pPr>
    </w:p>
    <w:p w14:paraId="67372F61" w14:textId="77777777" w:rsidR="00C17001" w:rsidRDefault="00C17001" w:rsidP="00C17001">
      <w:pPr>
        <w:rPr>
          <w:rFonts w:ascii="Times New Roman" w:hAnsi="Times New Roman" w:cs="Times New Roman"/>
        </w:rPr>
      </w:pPr>
    </w:p>
    <w:p w14:paraId="4B2190FA" w14:textId="77777777" w:rsidR="00C17001" w:rsidRDefault="00C17001" w:rsidP="00C17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2018</w:t>
      </w:r>
    </w:p>
    <w:p w14:paraId="61C3A082" w14:textId="77777777" w:rsidR="006B2F86" w:rsidRPr="00E71FC3" w:rsidRDefault="00C170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E7ABB" w14:textId="77777777" w:rsidR="00C17001" w:rsidRDefault="00C17001" w:rsidP="00E71FC3">
      <w:r>
        <w:separator/>
      </w:r>
    </w:p>
  </w:endnote>
  <w:endnote w:type="continuationSeparator" w:id="0">
    <w:p w14:paraId="4F017E80" w14:textId="77777777" w:rsidR="00C17001" w:rsidRDefault="00C170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CB9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53D0F" w14:textId="77777777" w:rsidR="00C17001" w:rsidRDefault="00C17001" w:rsidP="00E71FC3">
      <w:r>
        <w:separator/>
      </w:r>
    </w:p>
  </w:footnote>
  <w:footnote w:type="continuationSeparator" w:id="0">
    <w:p w14:paraId="6D3D74A8" w14:textId="77777777" w:rsidR="00C17001" w:rsidRDefault="00C170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01"/>
    <w:rsid w:val="001A7C09"/>
    <w:rsid w:val="00577BD5"/>
    <w:rsid w:val="00656CBA"/>
    <w:rsid w:val="006A1F77"/>
    <w:rsid w:val="00733BE7"/>
    <w:rsid w:val="00AB52E8"/>
    <w:rsid w:val="00B16D3F"/>
    <w:rsid w:val="00BB41AC"/>
    <w:rsid w:val="00C170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4B36D"/>
  <w15:chartTrackingRefBased/>
  <w15:docId w15:val="{8FE15EED-A26A-408D-9AF6-C06D44E2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0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2018-06-23T11:26:00Z</dcterms:created>
  <dcterms:modified xsi:type="dcterms:W3CDTF">2018-06-23T11:26:00Z</dcterms:modified>
</cp:coreProperties>
</file>